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A90D2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371743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A90D2C" w:rsidRPr="00A90D2C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A90D2C" w:rsidRPr="00A90D2C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A90D2C" w:rsidRPr="00A90D2C">
        <w:rPr>
          <w:rStyle w:val="aa"/>
        </w:rPr>
        <w:t xml:space="preserve"> Служащие,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A90D2C">
        <w:rPr>
          <w:u w:val="single"/>
        </w:rPr>
        <w:t xml:space="preserve"> 5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A90D2C" w:rsidRPr="00A90D2C">
        <w:rPr>
          <w:rStyle w:val="aa"/>
        </w:rPr>
        <w:t xml:space="preserve"> Секретарь (Секретарь руководителя)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A90D2C" w:rsidRPr="00A90D2C">
        <w:rPr>
          <w:rStyle w:val="aa"/>
        </w:rPr>
        <w:t xml:space="preserve"> 26341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37174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71743" w:rsidRPr="008A7ED4" w:rsidRDefault="00371743" w:rsidP="00371743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1743" w:rsidRPr="008A7ED4" w:rsidRDefault="00371743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1743" w:rsidRPr="008A7ED4" w:rsidRDefault="00371743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1743" w:rsidRPr="008A7ED4" w:rsidRDefault="00371743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1743" w:rsidRPr="008A7ED4" w:rsidRDefault="00371743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371743" w:rsidRDefault="00371743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371743" w:rsidRPr="008A7ED4" w:rsidRDefault="00371743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37174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71743" w:rsidRDefault="00371743" w:rsidP="00371743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37174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71743" w:rsidRDefault="00371743" w:rsidP="00371743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71743" w:rsidRDefault="00371743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371743" w:rsidRDefault="00371743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371743" w:rsidRDefault="00371743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371743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71743" w:rsidRPr="008A7ED4" w:rsidRDefault="00371743" w:rsidP="00371743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1743" w:rsidRPr="008A7ED4" w:rsidRDefault="00371743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1743" w:rsidRPr="008A7ED4" w:rsidRDefault="00371743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1743" w:rsidRPr="008A7ED4" w:rsidRDefault="00371743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1743" w:rsidRPr="008A7ED4" w:rsidRDefault="00371743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71743" w:rsidRPr="008A7ED4" w:rsidRDefault="00371743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CE2095" w:rsidRPr="008A7ED4" w:rsidTr="00F37F6C">
        <w:trPr>
          <w:jc w:val="center"/>
        </w:trPr>
        <w:tc>
          <w:tcPr>
            <w:tcW w:w="3187" w:type="dxa"/>
            <w:vAlign w:val="center"/>
          </w:tcPr>
          <w:p w:rsidR="00CE2095" w:rsidRPr="008A7ED4" w:rsidRDefault="00CE2095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CE2095" w:rsidRPr="008A7ED4" w:rsidRDefault="00CE2095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CE2095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1925DA" w:rsidP="00234955">
            <w:pPr>
              <w:pStyle w:val="a8"/>
            </w:pPr>
            <w:r>
              <w:t>24.</w:t>
            </w:r>
            <w:r w:rsidR="00922416">
              <w:t>5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1925DA" w:rsidP="00234955">
            <w:pPr>
              <w:pStyle w:val="a8"/>
            </w:pPr>
            <w:r>
              <w:t>44.</w:t>
            </w:r>
            <w:r w:rsidR="00922416">
              <w:t>1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CE2095" w:rsidRPr="008A7ED4" w:rsidRDefault="00CE2095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CE2095" w:rsidRPr="008A7ED4" w:rsidRDefault="00CE2095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CE2095" w:rsidRPr="008A7ED4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CE2095" w:rsidRPr="00CE2095" w:rsidRDefault="009D520F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CE2095" w:rsidRPr="00CE2095">
              <w:rPr>
                <w:b/>
                <w:sz w:val="18"/>
                <w:szCs w:val="18"/>
              </w:rPr>
              <w:t>0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CE2095" w:rsidRPr="008A7ED4" w:rsidRDefault="00922416" w:rsidP="0062561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366;384;372</w:t>
            </w:r>
          </w:p>
        </w:tc>
        <w:tc>
          <w:tcPr>
            <w:tcW w:w="1194" w:type="dxa"/>
            <w:vAlign w:val="center"/>
          </w:tcPr>
          <w:p w:rsidR="00CE2095" w:rsidRPr="008A7ED4" w:rsidRDefault="00922416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</w:t>
            </w:r>
          </w:p>
        </w:tc>
        <w:tc>
          <w:tcPr>
            <w:tcW w:w="709" w:type="dxa"/>
            <w:vAlign w:val="center"/>
          </w:tcPr>
          <w:p w:rsidR="00CE2095" w:rsidRPr="008A7ED4" w:rsidRDefault="00922416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99" w:type="dxa"/>
            <w:vAlign w:val="center"/>
          </w:tcPr>
          <w:p w:rsidR="00CE2095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CE2095" w:rsidRPr="008A7ED4" w:rsidRDefault="00922416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CE2095" w:rsidRPr="00CE2095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371743" w:rsidTr="0037174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71743" w:rsidRDefault="00371743" w:rsidP="00B42406">
            <w:pPr>
              <w:pStyle w:val="a8"/>
            </w:pPr>
            <w:r w:rsidRPr="00371743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71743" w:rsidRDefault="00371743" w:rsidP="00B42406">
            <w:pPr>
              <w:pStyle w:val="a8"/>
            </w:pPr>
            <w:r w:rsidRPr="00371743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71743" w:rsidRDefault="00371743" w:rsidP="00B42406">
            <w:pPr>
              <w:pStyle w:val="a8"/>
            </w:pPr>
            <w:r w:rsidRPr="00371743">
              <w:t>Лобачева Наталья Владиславовна</w:t>
            </w:r>
          </w:p>
        </w:tc>
      </w:tr>
      <w:tr w:rsidR="00E01FD7" w:rsidRPr="00371743" w:rsidTr="0037174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37174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37174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37174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371743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371743" w:rsidRDefault="00371743" w:rsidP="00B42406">
            <w:pPr>
              <w:pStyle w:val="a8"/>
            </w:pPr>
            <w:r w:rsidRPr="00371743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371743" w:rsidRDefault="00371743" w:rsidP="00B42406">
            <w:pPr>
              <w:pStyle w:val="a8"/>
            </w:pPr>
            <w:r w:rsidRPr="00371743">
              <w:t>Богомолов Сергей Алексеевич</w:t>
            </w:r>
          </w:p>
        </w:tc>
      </w:tr>
      <w:tr w:rsidR="00E01FD7" w:rsidRPr="00371743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7174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7174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0F7EBB">
        <w:rPr>
          <w:bCs/>
        </w:rPr>
        <w:fldChar w:fldCharType="begin"/>
      </w:r>
      <w:r w:rsidR="000F7EBB">
        <w:rPr>
          <w:bCs/>
        </w:rPr>
        <w:instrText xml:space="preserve"> DOCVARIABLE att_zakl \* MERGEFORMAT </w:instrText>
      </w:r>
      <w:r w:rsidR="000F7EBB">
        <w:rPr>
          <w:bCs/>
        </w:rPr>
        <w:fldChar w:fldCharType="separate"/>
      </w:r>
      <w:r w:rsidR="00922416" w:rsidRPr="00922416">
        <w:rPr>
          <w:bCs/>
        </w:rPr>
        <w:t>-</w:t>
      </w:r>
      <w:r w:rsidR="00922416" w:rsidRPr="00922416">
        <w:t xml:space="preserve"> фактический уровень вредного фактора соответствует гигиеническим нормативам;</w:t>
      </w:r>
      <w:r w:rsidR="000F7EBB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922416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C44F4A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371743" w:rsidTr="0037174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71743" w:rsidRDefault="00371743" w:rsidP="00B42406">
            <w:pPr>
              <w:pStyle w:val="a8"/>
            </w:pPr>
            <w:r w:rsidRPr="0037174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71743" w:rsidRDefault="00371743" w:rsidP="00B42406">
            <w:pPr>
              <w:pStyle w:val="a8"/>
            </w:pPr>
            <w:r w:rsidRPr="00371743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37174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71743" w:rsidRDefault="00371743" w:rsidP="00B42406">
            <w:pPr>
              <w:pStyle w:val="a8"/>
            </w:pPr>
            <w:r w:rsidRPr="00371743">
              <w:t>Пугачева Елена Александровна</w:t>
            </w:r>
          </w:p>
        </w:tc>
      </w:tr>
      <w:tr w:rsidR="00E01FD7" w:rsidRPr="00371743" w:rsidTr="0037174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37174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37174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37174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371743" w:rsidRDefault="00371743" w:rsidP="00B42406">
            <w:pPr>
              <w:pStyle w:val="a8"/>
              <w:rPr>
                <w:b/>
                <w:vertAlign w:val="superscript"/>
              </w:rPr>
            </w:pPr>
            <w:r w:rsidRPr="00371743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095" w:rsidRDefault="00CE2095" w:rsidP="0076042D">
      <w:pPr>
        <w:pStyle w:val="a9"/>
      </w:pPr>
      <w:r>
        <w:separator/>
      </w:r>
    </w:p>
  </w:endnote>
  <w:endnote w:type="continuationSeparator" w:id="0">
    <w:p w:rsidR="00CE2095" w:rsidRDefault="00CE20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1F" w:rsidRDefault="0060501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A90D2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C44F4A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C44F4A" w:rsidRPr="00C44F4A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1F" w:rsidRDefault="0060501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095" w:rsidRDefault="00CE2095" w:rsidP="0076042D">
      <w:pPr>
        <w:pStyle w:val="a9"/>
      </w:pPr>
      <w:r>
        <w:separator/>
      </w:r>
    </w:p>
  </w:footnote>
  <w:footnote w:type="continuationSeparator" w:id="0">
    <w:p w:rsidR="00CE2095" w:rsidRDefault="00CE2095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1F" w:rsidRDefault="0060501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1F" w:rsidRDefault="0060501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1F" w:rsidRDefault="0060501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Служащие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634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02F92481865E4C2C9D00136E921CA13D"/>
    <w:docVar w:name="fill_date" w:val="26.11.2020"/>
    <w:docVar w:name="footer_num" w:val="Протокол № 5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5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94E9CF45D8704964B1B97F63BBDB1848"/>
    <w:docVar w:name="rm_id" w:val="5"/>
    <w:docVar w:name="rm_name" w:val=" Секретарь (Секретарь руководителя) "/>
    <w:docVar w:name="rm_number" w:val=" 5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CE2095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0F7EBB"/>
    <w:rsid w:val="00110025"/>
    <w:rsid w:val="001429B1"/>
    <w:rsid w:val="00147BC1"/>
    <w:rsid w:val="001607C8"/>
    <w:rsid w:val="001925DA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71743"/>
    <w:rsid w:val="003876C3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0501F"/>
    <w:rsid w:val="00625618"/>
    <w:rsid w:val="0069682B"/>
    <w:rsid w:val="006A5662"/>
    <w:rsid w:val="006C28B3"/>
    <w:rsid w:val="007049EB"/>
    <w:rsid w:val="00710271"/>
    <w:rsid w:val="0071287D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588D"/>
    <w:rsid w:val="00922416"/>
    <w:rsid w:val="0092778A"/>
    <w:rsid w:val="00967790"/>
    <w:rsid w:val="009D520F"/>
    <w:rsid w:val="00A12349"/>
    <w:rsid w:val="00A90D2C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44F4A"/>
    <w:rsid w:val="00C75C88"/>
    <w:rsid w:val="00CE2095"/>
    <w:rsid w:val="00CE3307"/>
    <w:rsid w:val="00D42243"/>
    <w:rsid w:val="00D76DF8"/>
    <w:rsid w:val="00DB5302"/>
    <w:rsid w:val="00DD6B1F"/>
    <w:rsid w:val="00E01FD7"/>
    <w:rsid w:val="00E124F4"/>
    <w:rsid w:val="00E36337"/>
    <w:rsid w:val="00E95C86"/>
    <w:rsid w:val="00EB72AD"/>
    <w:rsid w:val="00EC37A1"/>
    <w:rsid w:val="00EF3DC4"/>
    <w:rsid w:val="00F0244D"/>
    <w:rsid w:val="00F02BBE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5591BE0E-FB8A-482D-963A-63DF663B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2020-11-20T07:45:00Z</dcterms:created>
  <dcterms:modified xsi:type="dcterms:W3CDTF">2020-11-26T13:40:00Z</dcterms:modified>
</cp:coreProperties>
</file>